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3F7CCB28" w14:textId="77777777" w:rsidTr="00B43C31">
        <w:tc>
          <w:tcPr>
            <w:tcW w:w="5000" w:type="pct"/>
            <w:shd w:val="clear" w:color="auto" w:fill="auto"/>
          </w:tcPr>
          <w:p w14:paraId="75545639" w14:textId="77777777" w:rsidR="005F2928" w:rsidRDefault="00B53878" w:rsidP="0041298F">
            <w:pPr>
              <w:pStyle w:val="Picture"/>
            </w:pPr>
            <w:r>
              <w:pict w14:anchorId="468591BC">
                <v:shape id="_x0000_i1027" type="#_x0000_t75" style="width:6in;height:33.3pt">
                  <v:imagedata r:id="rId7" o:title="" croptop="7373f" cropbottom="21299f"/>
                </v:shape>
              </w:pict>
            </w:r>
          </w:p>
        </w:tc>
      </w:tr>
    </w:tbl>
    <w:p w14:paraId="318AA083" w14:textId="77777777" w:rsidR="002C5E76" w:rsidRPr="0041298F" w:rsidRDefault="00B53878" w:rsidP="002C5E76">
      <w:pPr>
        <w:pStyle w:val="FSSHeading"/>
      </w:pPr>
      <w:r>
        <w:pict w14:anchorId="0D34AF3E">
          <v:shape id="_x0000_i1028" type="#_x0000_t75" style="width:12.25pt;height:14.25pt" o:bullet="t" o:allowoverlap="f">
            <v:imagedata r:id="rId8" o:title="MCBS01890_0000[1]"/>
          </v:shape>
        </w:pict>
      </w:r>
      <w:r w:rsidR="002C5E76" w:rsidRPr="002C5E76">
        <w:t xml:space="preserve"> </w:t>
      </w:r>
      <w:r w:rsidR="007A2005">
        <w:t>Pro</w:t>
      </w:r>
      <w:r w:rsidR="006B4DBA">
        <w:t>blem</w:t>
      </w:r>
      <w:r w:rsidR="002C5E76" w:rsidRPr="0041298F">
        <w:t xml:space="preserve"> </w:t>
      </w:r>
      <w:r w:rsidR="0096262D">
        <w:t>4.1.4 Poultry Processing</w:t>
      </w:r>
    </w:p>
    <w:p w14:paraId="2E3C9968" w14:textId="77777777" w:rsidR="002C5E76" w:rsidRDefault="002C5E76" w:rsidP="002C5E76"/>
    <w:p w14:paraId="65D6001F" w14:textId="77777777" w:rsidR="002C5E76" w:rsidRDefault="002C5E76" w:rsidP="002C5E76">
      <w:pPr>
        <w:pStyle w:val="ActivitySection"/>
      </w:pPr>
      <w:r>
        <w:t>Purpose</w:t>
      </w:r>
    </w:p>
    <w:p w14:paraId="5DCFA131" w14:textId="77777777" w:rsidR="002C5E76" w:rsidRDefault="0096262D" w:rsidP="0096262D">
      <w:pPr>
        <w:pStyle w:val="ActivityBody"/>
      </w:pPr>
      <w:r>
        <w:t>A safe healthy food supply is becoming more expensive to produce. As a whole</w:t>
      </w:r>
      <w:r w:rsidR="006E3BE2">
        <w:t>,</w:t>
      </w:r>
      <w:r>
        <w:t xml:space="preserve"> consumers demand more convenient food products to fit their busy schedules. Often it is misunderstood that consumers are one group wanting the same foods. That is not the case; consumers have a wide variety of needs and preferences. Food scientists are constantly working towards obtaining the most out of each raw commodity, while offering as many varieties of the commodity as possible. Commonly, food processors separate raw commodities into several components. The processors ship these components to other facilities for further processing or deliver the components to retailers for consumer consumption. Do you have what it takes to process a raw commodity, offer acceptable varieties that fit a large range of consumers, and use the entire raw commodity?</w:t>
      </w:r>
    </w:p>
    <w:p w14:paraId="0167BF47" w14:textId="77777777" w:rsidR="003B0686" w:rsidRPr="00210996" w:rsidRDefault="003B0686" w:rsidP="002C5E76"/>
    <w:p w14:paraId="0421BE8B"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7C25A985" w14:textId="77777777" w:rsidTr="002C5E76">
        <w:tc>
          <w:tcPr>
            <w:tcW w:w="5499" w:type="dxa"/>
          </w:tcPr>
          <w:p w14:paraId="1D97935F" w14:textId="77777777" w:rsidR="002C5E76" w:rsidRDefault="002C5E76" w:rsidP="00BE7183">
            <w:pPr>
              <w:pStyle w:val="ActivityBodyBold"/>
            </w:pPr>
            <w:r>
              <w:t xml:space="preserve">Per </w:t>
            </w:r>
            <w:r w:rsidR="0096262D">
              <w:t>pair of students</w:t>
            </w:r>
            <w:r>
              <w:t>:</w:t>
            </w:r>
          </w:p>
          <w:p w14:paraId="5AFD5D50" w14:textId="77777777" w:rsidR="0096262D" w:rsidRDefault="0096262D" w:rsidP="0096262D">
            <w:pPr>
              <w:pStyle w:val="Activitybullet"/>
            </w:pPr>
            <w:r>
              <w:t>Computer with Internet access</w:t>
            </w:r>
          </w:p>
          <w:p w14:paraId="44F1B0A6" w14:textId="77777777" w:rsidR="0096262D" w:rsidRDefault="0096262D" w:rsidP="0096262D">
            <w:pPr>
              <w:pStyle w:val="Activitybullet"/>
            </w:pPr>
            <w:r>
              <w:t>Whole chicken</w:t>
            </w:r>
          </w:p>
          <w:p w14:paraId="4585F120" w14:textId="3E8038E9" w:rsidR="009C7DC4" w:rsidRDefault="009C7DC4" w:rsidP="0096262D">
            <w:pPr>
              <w:pStyle w:val="Activitybullet"/>
            </w:pPr>
            <w:r>
              <w:t>Meat thermometer</w:t>
            </w:r>
          </w:p>
          <w:p w14:paraId="6B7A0D60" w14:textId="77777777" w:rsidR="0096262D" w:rsidRDefault="0096262D" w:rsidP="0096262D">
            <w:pPr>
              <w:pStyle w:val="Activitybullet"/>
            </w:pPr>
            <w:r>
              <w:t>Various food products provided by teacher upon request</w:t>
            </w:r>
          </w:p>
          <w:p w14:paraId="445FFA82" w14:textId="77777777" w:rsidR="002C5E76" w:rsidRDefault="0096262D" w:rsidP="0096262D">
            <w:pPr>
              <w:pStyle w:val="Activitybullet"/>
            </w:pPr>
            <w:r>
              <w:t>Various equipment available in the food science laboratory</w:t>
            </w:r>
          </w:p>
        </w:tc>
        <w:tc>
          <w:tcPr>
            <w:tcW w:w="5499" w:type="dxa"/>
          </w:tcPr>
          <w:p w14:paraId="311A36F4" w14:textId="77777777" w:rsidR="002C5E76" w:rsidRDefault="002C5E76" w:rsidP="00BE7183">
            <w:pPr>
              <w:pStyle w:val="ActivityBodyBold"/>
            </w:pPr>
            <w:r>
              <w:t xml:space="preserve">Per </w:t>
            </w:r>
            <w:r w:rsidR="003B0686">
              <w:t>s</w:t>
            </w:r>
            <w:r>
              <w:t>tudent:</w:t>
            </w:r>
          </w:p>
          <w:p w14:paraId="55BAED6E" w14:textId="77777777" w:rsidR="00E82D92" w:rsidRDefault="00E82D92" w:rsidP="00E82D92">
            <w:pPr>
              <w:pStyle w:val="Activitybullet"/>
            </w:pPr>
            <w:r>
              <w:t>Lab coat</w:t>
            </w:r>
          </w:p>
          <w:p w14:paraId="7F33770A" w14:textId="77777777" w:rsidR="00E82D92" w:rsidRDefault="00E82D92" w:rsidP="00E82D92">
            <w:pPr>
              <w:pStyle w:val="Activitybullet"/>
            </w:pPr>
            <w:r>
              <w:t>Hairnet</w:t>
            </w:r>
          </w:p>
          <w:p w14:paraId="746AB1EA" w14:textId="77777777" w:rsidR="00E82D92" w:rsidRDefault="00E82D92" w:rsidP="00E82D92">
            <w:pPr>
              <w:pStyle w:val="Activitybullet"/>
            </w:pPr>
            <w:r>
              <w:t>Pen</w:t>
            </w:r>
          </w:p>
          <w:p w14:paraId="3C3864CE" w14:textId="77777777" w:rsidR="00E82D92" w:rsidRDefault="00E82D92" w:rsidP="00E82D92">
            <w:pPr>
              <w:pStyle w:val="Activitybullet"/>
              <w:rPr>
                <w:rStyle w:val="Italic"/>
              </w:rPr>
            </w:pPr>
            <w:r w:rsidRPr="00906BCE">
              <w:rPr>
                <w:rStyle w:val="Italic"/>
              </w:rPr>
              <w:t>Agriscience Notebook</w:t>
            </w:r>
          </w:p>
          <w:p w14:paraId="5A8003FB" w14:textId="77777777" w:rsidR="002C5E76" w:rsidRDefault="00E82D92" w:rsidP="00E82D92">
            <w:pPr>
              <w:pStyle w:val="Activitybullet"/>
            </w:pPr>
            <w:r>
              <w:rPr>
                <w:rStyle w:val="Italic"/>
              </w:rPr>
              <w:t>Laboratory Notebook</w:t>
            </w:r>
          </w:p>
        </w:tc>
      </w:tr>
    </w:tbl>
    <w:p w14:paraId="4BE53E63" w14:textId="77777777" w:rsidR="002C5E76" w:rsidRDefault="002C5E76" w:rsidP="002C5E76"/>
    <w:p w14:paraId="34974B89" w14:textId="77777777" w:rsidR="002C5E76" w:rsidRDefault="002C5E76" w:rsidP="002C5E76">
      <w:pPr>
        <w:pStyle w:val="ActivitySection"/>
      </w:pPr>
      <w:r>
        <w:t>Procedure</w:t>
      </w:r>
    </w:p>
    <w:p w14:paraId="2B398C01" w14:textId="3DCF6283" w:rsidR="00E82D92" w:rsidRDefault="00E82D92" w:rsidP="00E82D92">
      <w:pPr>
        <w:pStyle w:val="ActivityBody"/>
      </w:pPr>
      <w:r>
        <w:t xml:space="preserve">You and your partner are food scientists in a large poultry processing facility. The plant manager approaches you and asks you to develop new ways to process poultry. The company wants to excite consumers with new </w:t>
      </w:r>
      <w:r w:rsidR="009C7DC4">
        <w:t>products</w:t>
      </w:r>
      <w:r w:rsidR="00B53878">
        <w:t>, continue</w:t>
      </w:r>
      <w:r>
        <w:t xml:space="preserve"> supply</w:t>
      </w:r>
      <w:r w:rsidR="00B53878">
        <w:t>ing</w:t>
      </w:r>
      <w:r>
        <w:t xml:space="preserve"> common products found in retail markets, and use the entire chicken.</w:t>
      </w:r>
    </w:p>
    <w:p w14:paraId="59BCD5E8" w14:textId="77777777" w:rsidR="00E82D92" w:rsidRPr="00BC237C" w:rsidRDefault="00E82D92" w:rsidP="00E82D92"/>
    <w:p w14:paraId="3C67136D" w14:textId="77777777" w:rsidR="00E82D92" w:rsidRDefault="00E82D92" w:rsidP="00E82D92">
      <w:pPr>
        <w:pStyle w:val="ActivityBodyBold"/>
      </w:pPr>
      <w:r>
        <w:t>Task</w:t>
      </w:r>
    </w:p>
    <w:p w14:paraId="596116E3" w14:textId="7612D375" w:rsidR="00E82D92" w:rsidRPr="002B45E4" w:rsidRDefault="00E82D92" w:rsidP="00E82D92">
      <w:pPr>
        <w:pStyle w:val="ActivityBody"/>
      </w:pPr>
      <w:r>
        <w:t xml:space="preserve">Devise as many ways as possible to process a whole chicken. Your only limitation </w:t>
      </w:r>
      <w:r w:rsidR="00B53878">
        <w:t>is</w:t>
      </w:r>
      <w:r>
        <w:t xml:space="preserve"> you must use the equipment your company already has in place. You may use additions of other food products (i.e. spices, coatings, vegetables, etc.) to assist in your processing. To save money and to test your ingenuity, you and your partner will use one whole bird. You will determine a way to record as many different food products as possible. You must perform processes to show the CEO the feasibility to accomplish tasks in your plant. Requirements for this assignment include the following.</w:t>
      </w:r>
    </w:p>
    <w:p w14:paraId="7CB7D794" w14:textId="77777777" w:rsidR="00E82D92" w:rsidRDefault="00E82D92" w:rsidP="00E82D92">
      <w:pPr>
        <w:pStyle w:val="Activitybullet"/>
      </w:pPr>
      <w:r>
        <w:t xml:space="preserve">Notes in </w:t>
      </w:r>
      <w:r w:rsidRPr="00C93E00">
        <w:rPr>
          <w:rStyle w:val="Italic"/>
        </w:rPr>
        <w:t>Laboratory Notebook</w:t>
      </w:r>
      <w:r>
        <w:t xml:space="preserve"> including procedures of processes</w:t>
      </w:r>
      <w:r w:rsidR="006E3BE2">
        <w:t>.</w:t>
      </w:r>
    </w:p>
    <w:p w14:paraId="33D65628" w14:textId="188ACF93" w:rsidR="00E82D92" w:rsidRDefault="00E82D92" w:rsidP="00E82D92">
      <w:pPr>
        <w:pStyle w:val="Activitybullet"/>
      </w:pPr>
      <w:r>
        <w:t xml:space="preserve">Records of products </w:t>
      </w:r>
      <w:r w:rsidR="006E3BE2">
        <w:t xml:space="preserve">developed </w:t>
      </w:r>
      <w:r>
        <w:t>that were changed or destroyed in another process. For instance, a whole chicken is one process. Record that product before cutting the wings off to sell separately as a second product</w:t>
      </w:r>
    </w:p>
    <w:p w14:paraId="40B40D14" w14:textId="77777777" w:rsidR="00E82D92" w:rsidRDefault="00E82D92" w:rsidP="00E82D92">
      <w:pPr>
        <w:pStyle w:val="Activitybullet"/>
      </w:pPr>
      <w:r>
        <w:t>List of as many finished products as possible for the CEO to evaluate</w:t>
      </w:r>
      <w:r w:rsidR="006E3BE2">
        <w:t>.</w:t>
      </w:r>
    </w:p>
    <w:p w14:paraId="03D5F1C0" w14:textId="77777777" w:rsidR="00B53878" w:rsidRDefault="00B53878" w:rsidP="00E82D92">
      <w:pPr>
        <w:pStyle w:val="ActivityBody"/>
      </w:pPr>
      <w:r w:rsidRPr="002B45E4">
        <w:rPr>
          <w:rStyle w:val="Bold"/>
        </w:rPr>
        <w:t>Safety Note:</w:t>
      </w:r>
      <w:r>
        <w:t xml:space="preserve"> Chicken should be cooked to 165 </w:t>
      </w:r>
      <w:r w:rsidRPr="002B45E4">
        <w:rPr>
          <w:vertAlign w:val="superscript"/>
        </w:rPr>
        <w:t>◦</w:t>
      </w:r>
      <w:r>
        <w:t>F. Use a meat thermometer to determine the inside temperature of any cooked meat before consuming.</w:t>
      </w:r>
    </w:p>
    <w:p w14:paraId="66514D40" w14:textId="77777777" w:rsidR="00B53878" w:rsidRPr="00B53878" w:rsidRDefault="00B53878" w:rsidP="00B53878">
      <w:bookmarkStart w:id="0" w:name="_GoBack"/>
      <w:bookmarkEnd w:id="0"/>
    </w:p>
    <w:p w14:paraId="56669C38" w14:textId="41A80840" w:rsidR="00E82D92" w:rsidRDefault="00E82D92" w:rsidP="00E82D92">
      <w:pPr>
        <w:pStyle w:val="ActivityBody"/>
      </w:pPr>
      <w:r>
        <w:lastRenderedPageBreak/>
        <w:t xml:space="preserve">Once you and your partner have finished this task, submit finished results to your teacher. You will be assessed using </w:t>
      </w:r>
      <w:r w:rsidRPr="00FF3F8F">
        <w:rPr>
          <w:rStyle w:val="Italic"/>
        </w:rPr>
        <w:t>Guidelines to Assessing Problems</w:t>
      </w:r>
      <w:r>
        <w:t>.</w:t>
      </w:r>
    </w:p>
    <w:p w14:paraId="3983F606" w14:textId="77777777" w:rsidR="00E82D92" w:rsidRDefault="00E82D92" w:rsidP="00E82D92"/>
    <w:p w14:paraId="16820A51" w14:textId="77777777" w:rsidR="00E82D92" w:rsidRDefault="00E82D92" w:rsidP="00E82D92">
      <w:pPr>
        <w:pStyle w:val="ActivitySection"/>
      </w:pPr>
      <w:r>
        <w:t>Conclusion</w:t>
      </w:r>
    </w:p>
    <w:p w14:paraId="15D27981" w14:textId="77777777" w:rsidR="00E82D92" w:rsidRDefault="00E82D92" w:rsidP="00E82D92">
      <w:pPr>
        <w:pStyle w:val="ActivityNumbers"/>
        <w:numPr>
          <w:ilvl w:val="0"/>
          <w:numId w:val="9"/>
        </w:numPr>
      </w:pPr>
      <w:r>
        <w:t>What challenges did you face devising several processing ideas?</w:t>
      </w:r>
    </w:p>
    <w:p w14:paraId="468C068E" w14:textId="77777777" w:rsidR="00E82D92" w:rsidRDefault="00E82D92" w:rsidP="00E82D92">
      <w:pPr>
        <w:pStyle w:val="ActivityNumbers"/>
        <w:numPr>
          <w:ilvl w:val="0"/>
          <w:numId w:val="9"/>
        </w:numPr>
      </w:pPr>
      <w:r>
        <w:t>What new food products did you develop? Are they feasible in the real world?</w:t>
      </w:r>
    </w:p>
    <w:p w14:paraId="04E45460" w14:textId="77777777" w:rsidR="00210996" w:rsidRPr="002C5E76" w:rsidRDefault="00E82D92" w:rsidP="00E82D92">
      <w:pPr>
        <w:pStyle w:val="ActivityNumbers"/>
        <w:numPr>
          <w:ilvl w:val="0"/>
          <w:numId w:val="9"/>
        </w:numPr>
      </w:pPr>
      <w:r>
        <w:t>What factors did you take into consideration when processing the chicken?</w:t>
      </w:r>
    </w:p>
    <w:sectPr w:rsidR="00210996" w:rsidRPr="002C5E76" w:rsidSect="004778E7">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C1D9A" w14:textId="77777777" w:rsidR="005D010E" w:rsidRDefault="005D010E">
      <w:r>
        <w:separator/>
      </w:r>
    </w:p>
  </w:endnote>
  <w:endnote w:type="continuationSeparator" w:id="0">
    <w:p w14:paraId="2D82B6E6" w14:textId="77777777" w:rsidR="005D010E" w:rsidRDefault="005D0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14:paraId="697699A5" w14:textId="77777777" w:rsidTr="0095679F">
      <w:tc>
        <w:tcPr>
          <w:tcW w:w="4968" w:type="dxa"/>
          <w:shd w:val="clear" w:color="auto" w:fill="F2F2F2"/>
        </w:tcPr>
        <w:p w14:paraId="06CF9DED" w14:textId="77777777"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006B4DBA">
            <w:t xml:space="preserve"> 2015</w:t>
          </w:r>
        </w:p>
      </w:tc>
      <w:tc>
        <w:tcPr>
          <w:tcW w:w="6048" w:type="dxa"/>
          <w:shd w:val="clear" w:color="auto" w:fill="F2F2F2"/>
        </w:tcPr>
        <w:p w14:paraId="65EA52C7" w14:textId="77777777" w:rsidR="003B0686" w:rsidRDefault="00C83CCD" w:rsidP="006B4DBA">
          <w:pPr>
            <w:pStyle w:val="Footer"/>
          </w:pPr>
          <w:r>
            <w:t>FSS</w:t>
          </w:r>
          <w:r w:rsidR="003B0686" w:rsidRPr="003B0686">
            <w:t xml:space="preserve"> – </w:t>
          </w:r>
          <w:r w:rsidR="006B4DBA">
            <w:t>Problem</w:t>
          </w:r>
          <w:r w:rsidR="003B0686" w:rsidRPr="003B0686">
            <w:t xml:space="preserve"> </w:t>
          </w:r>
          <w:r w:rsidR="00E82D92">
            <w:t>4.1.4 Poultry Processing</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B53878">
            <w:rPr>
              <w:rStyle w:val="PageNumber"/>
              <w:rFonts w:cs="Arial"/>
              <w:noProof/>
              <w:szCs w:val="20"/>
            </w:rPr>
            <w:t>2</w:t>
          </w:r>
          <w:r w:rsidR="003B0686" w:rsidRPr="007F0280">
            <w:rPr>
              <w:rStyle w:val="PageNumber"/>
              <w:rFonts w:cs="Arial"/>
              <w:szCs w:val="20"/>
            </w:rPr>
            <w:fldChar w:fldCharType="end"/>
          </w:r>
        </w:p>
      </w:tc>
    </w:tr>
  </w:tbl>
  <w:p w14:paraId="05F14ABA"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14:paraId="10950232" w14:textId="77777777" w:rsidTr="0095679F">
      <w:tc>
        <w:tcPr>
          <w:tcW w:w="4968" w:type="dxa"/>
          <w:shd w:val="clear" w:color="auto" w:fill="F2F2F2"/>
        </w:tcPr>
        <w:p w14:paraId="793C2C22" w14:textId="77777777" w:rsidR="003B0686" w:rsidRPr="003B0686" w:rsidRDefault="003B0686" w:rsidP="006B4DBA">
          <w:pPr>
            <w:pStyle w:val="Footer"/>
            <w:jc w:val="left"/>
          </w:pPr>
          <w:r w:rsidRPr="003B0686">
            <w:t>Curriculum for Agricultural Science Education</w:t>
          </w:r>
          <w:r w:rsidRPr="007F0280">
            <w:rPr>
              <w:rFonts w:cs="Arial"/>
              <w:szCs w:val="20"/>
            </w:rPr>
            <w:t xml:space="preserve"> ©</w:t>
          </w:r>
          <w:r w:rsidRPr="003B0686">
            <w:t xml:space="preserve"> 201</w:t>
          </w:r>
          <w:r w:rsidR="006B4DBA">
            <w:t>5</w:t>
          </w:r>
        </w:p>
      </w:tc>
      <w:tc>
        <w:tcPr>
          <w:tcW w:w="6048" w:type="dxa"/>
          <w:shd w:val="clear" w:color="auto" w:fill="F2F2F2"/>
        </w:tcPr>
        <w:p w14:paraId="147611C9" w14:textId="77777777" w:rsidR="003B0686" w:rsidRDefault="004778E7" w:rsidP="006B4DBA">
          <w:pPr>
            <w:pStyle w:val="Footer"/>
          </w:pPr>
          <w:r>
            <w:t>FSS</w:t>
          </w:r>
          <w:r w:rsidR="003B0686" w:rsidRPr="003B0686">
            <w:t xml:space="preserve"> – </w:t>
          </w:r>
          <w:r w:rsidR="007A2005">
            <w:t>Pro</w:t>
          </w:r>
          <w:r w:rsidR="006B4DBA">
            <w:t>blem</w:t>
          </w:r>
          <w:r w:rsidR="003B0686" w:rsidRPr="003B0686">
            <w:t xml:space="preserve"> </w:t>
          </w:r>
          <w:r w:rsidR="00E82D92">
            <w:t>4.1.4 Poultry Processing</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B53878">
            <w:rPr>
              <w:rStyle w:val="PageNumber"/>
              <w:rFonts w:cs="Arial"/>
              <w:noProof/>
              <w:szCs w:val="20"/>
            </w:rPr>
            <w:t>1</w:t>
          </w:r>
          <w:r w:rsidR="003B0686" w:rsidRPr="007F0280">
            <w:rPr>
              <w:rStyle w:val="PageNumber"/>
              <w:rFonts w:cs="Arial"/>
              <w:szCs w:val="20"/>
            </w:rPr>
            <w:fldChar w:fldCharType="end"/>
          </w:r>
        </w:p>
      </w:tc>
    </w:tr>
  </w:tbl>
  <w:p w14:paraId="3F81F827"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5AB10" w14:textId="77777777" w:rsidR="005D010E" w:rsidRDefault="005D010E">
      <w:r>
        <w:separator/>
      </w:r>
    </w:p>
  </w:footnote>
  <w:footnote w:type="continuationSeparator" w:id="0">
    <w:p w14:paraId="3A551107" w14:textId="77777777" w:rsidR="005D010E" w:rsidRDefault="005D01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61B8E"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A9A61" w14:textId="77777777"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1.55pt;height:11.55pt" o:bullet="t">
        <v:imagedata r:id="rId1" o:title="mso1DB"/>
      </v:shape>
    </w:pict>
  </w:numPicBullet>
  <w:numPicBullet w:numPicBulletId="1">
    <w:pict>
      <v:shape id="_x0000_i1083"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6262D"/>
    <w:rsid w:val="00004D44"/>
    <w:rsid w:val="00023EF4"/>
    <w:rsid w:val="0006381D"/>
    <w:rsid w:val="000643C4"/>
    <w:rsid w:val="00095B65"/>
    <w:rsid w:val="000E30CE"/>
    <w:rsid w:val="00120DA8"/>
    <w:rsid w:val="00125FE3"/>
    <w:rsid w:val="00140531"/>
    <w:rsid w:val="001462CB"/>
    <w:rsid w:val="001522F9"/>
    <w:rsid w:val="00164A78"/>
    <w:rsid w:val="00186EA4"/>
    <w:rsid w:val="001C5732"/>
    <w:rsid w:val="001D3468"/>
    <w:rsid w:val="001F5964"/>
    <w:rsid w:val="00210996"/>
    <w:rsid w:val="002212A2"/>
    <w:rsid w:val="002438C6"/>
    <w:rsid w:val="00251483"/>
    <w:rsid w:val="00261D56"/>
    <w:rsid w:val="00270C46"/>
    <w:rsid w:val="00276DA5"/>
    <w:rsid w:val="00292340"/>
    <w:rsid w:val="00293300"/>
    <w:rsid w:val="002B0DD0"/>
    <w:rsid w:val="002B45E4"/>
    <w:rsid w:val="002C5E76"/>
    <w:rsid w:val="002E4407"/>
    <w:rsid w:val="002F2976"/>
    <w:rsid w:val="002F3C64"/>
    <w:rsid w:val="003310C6"/>
    <w:rsid w:val="00335C38"/>
    <w:rsid w:val="0034081A"/>
    <w:rsid w:val="003418E3"/>
    <w:rsid w:val="00352B6E"/>
    <w:rsid w:val="00352E85"/>
    <w:rsid w:val="003574C4"/>
    <w:rsid w:val="00395386"/>
    <w:rsid w:val="003A2FD6"/>
    <w:rsid w:val="003B0686"/>
    <w:rsid w:val="003E2BBD"/>
    <w:rsid w:val="00403D91"/>
    <w:rsid w:val="0041298F"/>
    <w:rsid w:val="0041647F"/>
    <w:rsid w:val="0042007E"/>
    <w:rsid w:val="004778E7"/>
    <w:rsid w:val="004A44E1"/>
    <w:rsid w:val="004B1465"/>
    <w:rsid w:val="004B1A28"/>
    <w:rsid w:val="004C09EA"/>
    <w:rsid w:val="004C1D05"/>
    <w:rsid w:val="005016DB"/>
    <w:rsid w:val="005328FF"/>
    <w:rsid w:val="00537CA6"/>
    <w:rsid w:val="005460BE"/>
    <w:rsid w:val="00546966"/>
    <w:rsid w:val="00581DD4"/>
    <w:rsid w:val="00586BFE"/>
    <w:rsid w:val="005B2542"/>
    <w:rsid w:val="005B5FA4"/>
    <w:rsid w:val="005D010E"/>
    <w:rsid w:val="005E14F5"/>
    <w:rsid w:val="005F2928"/>
    <w:rsid w:val="005F3C3B"/>
    <w:rsid w:val="006208FA"/>
    <w:rsid w:val="006347F4"/>
    <w:rsid w:val="006360D5"/>
    <w:rsid w:val="00642FCB"/>
    <w:rsid w:val="00644EFE"/>
    <w:rsid w:val="00645FCE"/>
    <w:rsid w:val="00654B6C"/>
    <w:rsid w:val="006552C0"/>
    <w:rsid w:val="006656BB"/>
    <w:rsid w:val="006838B0"/>
    <w:rsid w:val="00683DB1"/>
    <w:rsid w:val="006A4101"/>
    <w:rsid w:val="006A4781"/>
    <w:rsid w:val="006B4DBA"/>
    <w:rsid w:val="006C4146"/>
    <w:rsid w:val="006D10CA"/>
    <w:rsid w:val="006E3BE2"/>
    <w:rsid w:val="006F38A4"/>
    <w:rsid w:val="00702D40"/>
    <w:rsid w:val="00703684"/>
    <w:rsid w:val="00711E84"/>
    <w:rsid w:val="00715734"/>
    <w:rsid w:val="007338A2"/>
    <w:rsid w:val="0076778F"/>
    <w:rsid w:val="0077472E"/>
    <w:rsid w:val="007925F0"/>
    <w:rsid w:val="007A2005"/>
    <w:rsid w:val="007A36E5"/>
    <w:rsid w:val="007A566D"/>
    <w:rsid w:val="007C2998"/>
    <w:rsid w:val="007E6D00"/>
    <w:rsid w:val="007F0280"/>
    <w:rsid w:val="008321FB"/>
    <w:rsid w:val="00842458"/>
    <w:rsid w:val="008575ED"/>
    <w:rsid w:val="00864182"/>
    <w:rsid w:val="00875A5A"/>
    <w:rsid w:val="008762AC"/>
    <w:rsid w:val="008A3B43"/>
    <w:rsid w:val="008D1630"/>
    <w:rsid w:val="00904130"/>
    <w:rsid w:val="0090461E"/>
    <w:rsid w:val="00905BAB"/>
    <w:rsid w:val="0095679F"/>
    <w:rsid w:val="00960B08"/>
    <w:rsid w:val="0096262D"/>
    <w:rsid w:val="009664A4"/>
    <w:rsid w:val="00966E61"/>
    <w:rsid w:val="0098363E"/>
    <w:rsid w:val="00995DB5"/>
    <w:rsid w:val="009B4CD7"/>
    <w:rsid w:val="009C4723"/>
    <w:rsid w:val="009C4D66"/>
    <w:rsid w:val="009C7DC4"/>
    <w:rsid w:val="009E0675"/>
    <w:rsid w:val="009F29A8"/>
    <w:rsid w:val="00A241A8"/>
    <w:rsid w:val="00A31333"/>
    <w:rsid w:val="00A41DA8"/>
    <w:rsid w:val="00A45FE8"/>
    <w:rsid w:val="00A70C87"/>
    <w:rsid w:val="00A82C3B"/>
    <w:rsid w:val="00A856C3"/>
    <w:rsid w:val="00AC1398"/>
    <w:rsid w:val="00AC6CF6"/>
    <w:rsid w:val="00AE0075"/>
    <w:rsid w:val="00AF47E6"/>
    <w:rsid w:val="00B032F1"/>
    <w:rsid w:val="00B05D83"/>
    <w:rsid w:val="00B4374D"/>
    <w:rsid w:val="00B43C31"/>
    <w:rsid w:val="00B45B73"/>
    <w:rsid w:val="00B53878"/>
    <w:rsid w:val="00B541ED"/>
    <w:rsid w:val="00B836E8"/>
    <w:rsid w:val="00B94588"/>
    <w:rsid w:val="00BB056A"/>
    <w:rsid w:val="00BD7B24"/>
    <w:rsid w:val="00BE2F3A"/>
    <w:rsid w:val="00BF2C89"/>
    <w:rsid w:val="00C03055"/>
    <w:rsid w:val="00C33247"/>
    <w:rsid w:val="00C412F9"/>
    <w:rsid w:val="00C53150"/>
    <w:rsid w:val="00C83CCD"/>
    <w:rsid w:val="00CA427F"/>
    <w:rsid w:val="00CC21A3"/>
    <w:rsid w:val="00CE1E13"/>
    <w:rsid w:val="00CE1E34"/>
    <w:rsid w:val="00CF6E1D"/>
    <w:rsid w:val="00D26462"/>
    <w:rsid w:val="00D27120"/>
    <w:rsid w:val="00D449A4"/>
    <w:rsid w:val="00D813DD"/>
    <w:rsid w:val="00D83D7D"/>
    <w:rsid w:val="00D9030F"/>
    <w:rsid w:val="00DC3376"/>
    <w:rsid w:val="00DE2030"/>
    <w:rsid w:val="00DE2572"/>
    <w:rsid w:val="00DE527D"/>
    <w:rsid w:val="00E02AFD"/>
    <w:rsid w:val="00E0723A"/>
    <w:rsid w:val="00E33390"/>
    <w:rsid w:val="00E430F2"/>
    <w:rsid w:val="00E56BAB"/>
    <w:rsid w:val="00E65C9D"/>
    <w:rsid w:val="00E70B1A"/>
    <w:rsid w:val="00E71418"/>
    <w:rsid w:val="00E72BE5"/>
    <w:rsid w:val="00E821B9"/>
    <w:rsid w:val="00E82D92"/>
    <w:rsid w:val="00E83AB6"/>
    <w:rsid w:val="00F01A9E"/>
    <w:rsid w:val="00F4061F"/>
    <w:rsid w:val="00F5063D"/>
    <w:rsid w:val="00F55DDB"/>
    <w:rsid w:val="00F72E63"/>
    <w:rsid w:val="00F7359C"/>
    <w:rsid w:val="00F76840"/>
    <w:rsid w:val="00F825C5"/>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A12A36"/>
  <w15:chartTrackingRefBased/>
  <w15:docId w15:val="{D64A67ED-6F45-4DB0-A2A5-486B5633C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SSHeading">
    <w:name w:val="FSSHeading"/>
    <w:basedOn w:val="Normal"/>
    <w:rsid w:val="008762AC"/>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DE527D"/>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Problem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FSS_Problem_Template</Template>
  <TotalTime>2</TotalTime>
  <Pages>2</Pages>
  <Words>441</Words>
  <Characters>2516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Problem 4.1.4 Poultry Processing</vt:lpstr>
    </vt:vector>
  </TitlesOfParts>
  <Manager>Dan Jansen</Manager>
  <Company>Curriculum for Agricultural Science Education</Company>
  <LinksUpToDate>false</LinksUpToDate>
  <CharactersWithSpaces>2952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Problem 4.1.4 Poultry Processing</dc:title>
  <dc:subject>FSS - Unit 4 - Lesson 4.1 Processing for Consumption</dc:subject>
  <dc:creator>Leslie Fairchild</dc:creator>
  <cp:keywords/>
  <dc:description/>
  <cp:lastModifiedBy>Marlene Jansen</cp:lastModifiedBy>
  <cp:revision>3</cp:revision>
  <cp:lastPrinted>2014-03-03T20:17:00Z</cp:lastPrinted>
  <dcterms:created xsi:type="dcterms:W3CDTF">2015-06-20T19:18:00Z</dcterms:created>
  <dcterms:modified xsi:type="dcterms:W3CDTF">2015-09-03T17:45:00Z</dcterms:modified>
</cp:coreProperties>
</file>